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1763BC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0F05DE12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BB6DF3">
        <w:rPr>
          <w:rFonts w:ascii="Corbel" w:hAnsi="Corbel"/>
          <w:sz w:val="20"/>
          <w:szCs w:val="20"/>
        </w:rPr>
        <w:t>202</w:t>
      </w:r>
      <w:r w:rsidR="001763BC">
        <w:rPr>
          <w:rFonts w:ascii="Corbel" w:hAnsi="Corbel"/>
          <w:sz w:val="20"/>
          <w:szCs w:val="20"/>
        </w:rPr>
        <w:t>2</w:t>
      </w:r>
      <w:r w:rsidR="00BB6DF3">
        <w:rPr>
          <w:rFonts w:ascii="Corbel" w:hAnsi="Corbel"/>
          <w:sz w:val="20"/>
          <w:szCs w:val="20"/>
        </w:rPr>
        <w:t>/202</w:t>
      </w:r>
      <w:r w:rsidR="001763BC">
        <w:rPr>
          <w:rFonts w:ascii="Corbel" w:hAnsi="Corbel"/>
          <w:sz w:val="20"/>
          <w:szCs w:val="20"/>
        </w:rPr>
        <w:t>3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C42F02B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F6505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83723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83723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CBF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3E410A">
              <w:rPr>
                <w:rFonts w:ascii="Corbel" w:hAnsi="Corbel"/>
                <w:b w:val="0"/>
                <w:sz w:val="24"/>
                <w:szCs w:val="24"/>
              </w:rPr>
              <w:t xml:space="preserve">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5B469018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0624E0" w:rsidRDefault="00FE5CBF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62318A9E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E410A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58504D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2786482B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FE5CBF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62A98C47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196238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3C30A881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3E410A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624E0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3E410A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410A">
        <w:rPr>
          <w:rFonts w:ascii="MS Gothic" w:hAnsi="MS Gothic" w:eastAsia="MS Gothic" w:cs="MS Gothic"/>
          <w:szCs w:val="24"/>
          <w:shd w:val="clear" w:color="auto" w:fill="000000" w:themeFill="text1"/>
        </w:rPr>
        <w:t>x</w:t>
      </w:r>
      <w:r w:rsidRPr="003E410A" w:rsidR="0085747A">
        <w:rPr>
          <w:rFonts w:ascii="Corbel" w:hAnsi="Corbel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3E410A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="009C54AE" w:rsidP="009C54AE" w:rsidRDefault="009C54AE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FE5CBF" w14:paraId="6BB0E224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="00FE5CBF" w:rsidP="009C54AE" w:rsidRDefault="00FE5CBF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29DA2353" wp14:textId="77777777">
        <w:tc>
          <w:tcPr>
            <w:tcW w:w="9670" w:type="dxa"/>
          </w:tcPr>
          <w:p w:rsidRPr="009C54AE" w:rsidR="0085747A" w:rsidP="009C54AE" w:rsidRDefault="00FE5CBF" w14:paraId="4D46C6C7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</w:t>
            </w:r>
            <w:r w:rsidR="005850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444436" w:rsidP="009C54AE" w:rsidRDefault="00444436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2E1C3D35" wp14:textId="77777777">
        <w:tc>
          <w:tcPr>
            <w:tcW w:w="851" w:type="dxa"/>
            <w:vAlign w:val="center"/>
          </w:tcPr>
          <w:p w:rsidRPr="003E410A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3E410A" w:rsidR="0085747A" w:rsidP="009C54AE" w:rsidRDefault="00FE5CBF" w14:paraId="207788A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 zakresu funkcjonowania osoby w relacjach z innymi ludźmi.</w:t>
            </w:r>
          </w:p>
        </w:tc>
      </w:tr>
      <w:tr xmlns:wp14="http://schemas.microsoft.com/office/word/2010/wordml" w:rsidRPr="009C54AE" w:rsidR="0085747A" w:rsidTr="00923D7D" w14:paraId="76FED605" wp14:textId="77777777">
        <w:tc>
          <w:tcPr>
            <w:tcW w:w="851" w:type="dxa"/>
            <w:vAlign w:val="center"/>
          </w:tcPr>
          <w:p w:rsidRPr="003E410A" w:rsidR="0085747A" w:rsidP="009C54AE" w:rsidRDefault="00FE5CB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3E410A" w:rsidR="0085747A" w:rsidP="009C54AE" w:rsidRDefault="00FE5CBF" w14:paraId="7A0B810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 aktywnego słuchania, zachowań asertywnych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3E410A" w14:paraId="5419F520" wp14:textId="77777777">
        <w:tc>
          <w:tcPr>
            <w:tcW w:w="1701" w:type="dxa"/>
          </w:tcPr>
          <w:p w:rsidRPr="003E410A" w:rsidR="0085747A" w:rsidP="003E410A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E41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3E410A" w:rsidR="0085747A" w:rsidP="003E410A" w:rsidRDefault="009D3026" w14:paraId="5620702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3E410A" w:rsidRDefault="00FE5CBF" w14:paraId="43CB3487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3E410A" w14:paraId="4605DDD6" wp14:textId="77777777">
        <w:tc>
          <w:tcPr>
            <w:tcW w:w="1701" w:type="dxa"/>
          </w:tcPr>
          <w:p w:rsidRPr="003E410A" w:rsidR="0085747A" w:rsidP="003E410A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3E410A" w:rsidR="0085747A" w:rsidP="003E410A" w:rsidRDefault="009D3026" w14:paraId="788954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3E410A" w:rsidRDefault="00FE5CBF" w14:paraId="66DBE92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3E410A" w14:paraId="79427557" wp14:textId="77777777">
        <w:tc>
          <w:tcPr>
            <w:tcW w:w="1701" w:type="dxa"/>
          </w:tcPr>
          <w:p w:rsidRPr="003E410A" w:rsidR="0085747A" w:rsidP="003E410A" w:rsidRDefault="004F057D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3E410A" w:rsidR="0085747A" w:rsidP="003E410A" w:rsidRDefault="009D3026" w14:paraId="0B7E0F6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1E1D05" w:rsidRDefault="00FE5CBF" w14:paraId="7906B008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  <w:tr xmlns:wp14="http://schemas.microsoft.com/office/word/2010/wordml" w:rsidRPr="009C54AE" w:rsidR="00FE5CBF" w:rsidTr="003E410A" w14:paraId="2C0E5C2D" wp14:textId="77777777">
        <w:tc>
          <w:tcPr>
            <w:tcW w:w="1701" w:type="dxa"/>
          </w:tcPr>
          <w:p w:rsidRPr="003E410A" w:rsidR="00FE5CBF" w:rsidP="003E410A" w:rsidRDefault="004F057D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3E410A" w:rsidR="00FE5CBF" w:rsidP="003E410A" w:rsidRDefault="009D3026" w14:paraId="193640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FE5CBF" w:rsidP="001E1D05" w:rsidRDefault="00FE5CBF" w14:paraId="1DFE60E5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PPiW.K5</w:t>
            </w:r>
          </w:p>
        </w:tc>
      </w:tr>
    </w:tbl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3CF2D8B6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0FB78278" wp14:textId="77777777">
        <w:tc>
          <w:tcPr>
            <w:tcW w:w="9639" w:type="dxa"/>
          </w:tcPr>
          <w:p w:rsidRPr="009C54AE" w:rsidR="0085747A" w:rsidP="009C54AE" w:rsidRDefault="0085747A" w14:paraId="1FC39945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9D3026" w:rsidTr="00151588" w14:paraId="55225495" wp14:textId="77777777">
        <w:tc>
          <w:tcPr>
            <w:tcW w:w="9639" w:type="dxa"/>
          </w:tcPr>
          <w:p w:rsidRPr="009D3026" w:rsidR="009D3026" w:rsidP="00151588" w:rsidRDefault="009D3026" w14:paraId="5D69D229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F438B4" w:rsidR="009D3026" w:rsidTr="00151588" w14:paraId="62460E33" wp14:textId="77777777">
        <w:tc>
          <w:tcPr>
            <w:tcW w:w="9639" w:type="dxa"/>
          </w:tcPr>
          <w:p w:rsidRPr="009D3026" w:rsidR="009D3026" w:rsidP="00151588" w:rsidRDefault="009D3026" w14:paraId="3A13F76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xmlns:wp14="http://schemas.microsoft.com/office/word/2010/wordml" w:rsidRPr="00F438B4" w:rsidR="009D3026" w:rsidTr="00151588" w14:paraId="4CDE3023" wp14:textId="77777777">
        <w:tc>
          <w:tcPr>
            <w:tcW w:w="9639" w:type="dxa"/>
          </w:tcPr>
          <w:p w:rsidRPr="009D3026" w:rsidR="009D3026" w:rsidP="00151588" w:rsidRDefault="009D3026" w14:paraId="2753AEF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xmlns:wp14="http://schemas.microsoft.com/office/word/2010/wordml" w:rsidRPr="00F438B4" w:rsidR="009D3026" w:rsidTr="00151588" w14:paraId="74BB0B45" wp14:textId="77777777">
        <w:tc>
          <w:tcPr>
            <w:tcW w:w="9639" w:type="dxa"/>
          </w:tcPr>
          <w:p w:rsidRPr="009D3026" w:rsidR="009D3026" w:rsidP="00151588" w:rsidRDefault="009D3026" w14:paraId="629829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3. Komunikacja interpersonalna międzykulturowa i międzynarodowa </w:t>
            </w:r>
          </w:p>
        </w:tc>
      </w:tr>
      <w:tr xmlns:wp14="http://schemas.microsoft.com/office/word/2010/wordml" w:rsidRPr="00F438B4" w:rsidR="009D3026" w:rsidTr="00151588" w14:paraId="208D8EC1" wp14:textId="77777777">
        <w:tc>
          <w:tcPr>
            <w:tcW w:w="9639" w:type="dxa"/>
          </w:tcPr>
          <w:p w:rsidRPr="009D3026" w:rsidR="009D3026" w:rsidP="00151588" w:rsidRDefault="009D3026" w14:paraId="2962F3BA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4. Wyrażanie zrozumienia (empatii), aktywne słuchanie </w:t>
            </w:r>
          </w:p>
        </w:tc>
      </w:tr>
      <w:tr xmlns:wp14="http://schemas.microsoft.com/office/word/2010/wordml" w:rsidRPr="00F438B4" w:rsidR="009D3026" w:rsidTr="00151588" w14:paraId="6AAD7A27" wp14:textId="77777777">
        <w:tc>
          <w:tcPr>
            <w:tcW w:w="9639" w:type="dxa"/>
          </w:tcPr>
          <w:p w:rsidRPr="009D3026" w:rsidR="009D3026" w:rsidP="00151588" w:rsidRDefault="009D3026" w14:paraId="52788C9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5. Klimat do porozumiewania się (model J. </w:t>
            </w:r>
            <w:proofErr w:type="spellStart"/>
            <w:r w:rsidRPr="009D3026">
              <w:rPr>
                <w:rFonts w:ascii="Corbel" w:hAnsi="Corbel"/>
                <w:sz w:val="24"/>
                <w:szCs w:val="24"/>
              </w:rPr>
              <w:t>Gibba</w:t>
            </w:r>
            <w:proofErr w:type="spellEnd"/>
            <w:r w:rsidRPr="009D3026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xmlns:wp14="http://schemas.microsoft.com/office/word/2010/wordml" w:rsidRPr="00F438B4" w:rsidR="009D3026" w:rsidTr="00151588" w14:paraId="2FC3C254" wp14:textId="77777777">
        <w:tc>
          <w:tcPr>
            <w:tcW w:w="9639" w:type="dxa"/>
          </w:tcPr>
          <w:p w:rsidRPr="009D3026" w:rsidR="009D3026" w:rsidP="009D3026" w:rsidRDefault="009D3026" w14:paraId="0419B78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6. Konflikty i </w:t>
            </w:r>
            <w:r>
              <w:rPr>
                <w:rFonts w:ascii="Corbel" w:hAnsi="Corbel"/>
                <w:sz w:val="24"/>
                <w:szCs w:val="24"/>
              </w:rPr>
              <w:t>bariery w komunikacji</w:t>
            </w:r>
            <w:r w:rsidRP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24A3312E" wp14:textId="77777777">
        <w:tc>
          <w:tcPr>
            <w:tcW w:w="9639" w:type="dxa"/>
          </w:tcPr>
          <w:p w:rsidRPr="009D3026" w:rsidR="009D3026" w:rsidP="00151588" w:rsidRDefault="009D3026" w14:paraId="4E10C7A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7. Asertywność </w:t>
            </w:r>
          </w:p>
        </w:tc>
      </w:tr>
      <w:tr xmlns:wp14="http://schemas.microsoft.com/office/word/2010/wordml" w:rsidRPr="00F438B4" w:rsidR="009D3026" w:rsidTr="009D3026" w14:paraId="28A27FD6" wp14:textId="77777777">
        <w:trPr>
          <w:trHeight w:val="235"/>
        </w:trPr>
        <w:tc>
          <w:tcPr>
            <w:tcW w:w="9639" w:type="dxa"/>
          </w:tcPr>
          <w:p w:rsidRPr="009D3026" w:rsidR="009D3026" w:rsidP="009D3026" w:rsidRDefault="009D3026" w14:paraId="2433CBD1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8. </w:t>
            </w:r>
            <w:r>
              <w:rPr>
                <w:rFonts w:ascii="Corbel" w:hAnsi="Corbel"/>
                <w:sz w:val="24"/>
                <w:szCs w:val="24"/>
              </w:rPr>
              <w:t>Tworzenie informacji zwrotnej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A82A7F" w:rsidP="009C54AE" w:rsidRDefault="00A82A7F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D3026" w14:paraId="0D6BC59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</w:t>
      </w:r>
      <w:r w:rsidR="00A82A7F">
        <w:rPr>
          <w:rFonts w:ascii="Corbel" w:hAnsi="Corbel"/>
          <w:b w:val="0"/>
          <w:smallCaps w:val="0"/>
          <w:szCs w:val="24"/>
        </w:rPr>
        <w:t>, prezentacja multimedialna, drama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3E410A" w14:paraId="66B60DC3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444436" w:rsidR="0085747A" w:rsidP="00444436" w:rsidRDefault="00A82A7F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Pr="00444436" w:rsidR="0085747A" w:rsidP="00444436" w:rsidRDefault="00A82A7F" w14:paraId="23D11BFB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5747A" w:rsidTr="003E410A" w14:paraId="33EC52FD" wp14:textId="77777777">
        <w:tc>
          <w:tcPr>
            <w:tcW w:w="1985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444436" w:rsidR="0085747A" w:rsidP="00444436" w:rsidRDefault="00A82A7F" w14:paraId="55FEDE3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85747A" w:rsidP="00444436" w:rsidRDefault="00A82A7F" w14:paraId="29D4CA53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3E410A" w14:paraId="08D54EDE" wp14:textId="77777777">
        <w:tc>
          <w:tcPr>
            <w:tcW w:w="1985" w:type="dxa"/>
          </w:tcPr>
          <w:p w:rsidRPr="009C54AE" w:rsidR="00A82A7F" w:rsidP="009C54AE" w:rsidRDefault="00A82A7F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444436" w:rsidR="00A82A7F" w:rsidP="00444436" w:rsidRDefault="00A82A7F" w14:paraId="733320A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A82A7F" w:rsidP="00444436" w:rsidRDefault="00A82A7F" w14:paraId="2350222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3E410A" w14:paraId="7E235824" wp14:textId="77777777">
        <w:tc>
          <w:tcPr>
            <w:tcW w:w="1985" w:type="dxa"/>
          </w:tcPr>
          <w:p w:rsidRPr="009C54AE" w:rsidR="00A82A7F" w:rsidP="009C54AE" w:rsidRDefault="00A82A7F" w14:paraId="24833BF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:rsidRPr="00444436" w:rsidR="00A82A7F" w:rsidP="00444436" w:rsidRDefault="00A82A7F" w14:paraId="1A23F96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26" w:type="dxa"/>
            <w:vAlign w:val="center"/>
          </w:tcPr>
          <w:p w:rsidRPr="00444436" w:rsidR="00A82A7F" w:rsidP="00444436" w:rsidRDefault="00A82A7F" w14:paraId="7B5B308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462F7076" wp14:textId="77777777">
        <w:tc>
          <w:tcPr>
            <w:tcW w:w="9670" w:type="dxa"/>
          </w:tcPr>
          <w:p w:rsidR="0085747A" w:rsidP="00A82A7F" w:rsidRDefault="00A82A7F" w14:paraId="704BDB4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</w:p>
          <w:p w:rsidRPr="0058504D" w:rsidR="0085747A" w:rsidP="009C54AE" w:rsidRDefault="00A82A7F" w14:paraId="0E179F1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(zdobycie min. 50% punktów)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59F8998B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58504D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59F8998B" w14:paraId="016630EA" wp14:textId="77777777">
        <w:tc>
          <w:tcPr>
            <w:tcW w:w="4962" w:type="dxa"/>
            <w:tcMar/>
          </w:tcPr>
          <w:p w:rsidRPr="009C54AE" w:rsidR="0085747A" w:rsidP="009C1331" w:rsidRDefault="00C61DC5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58504D" w:rsidRDefault="000624E0" w14:paraId="60DA321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C61DC5" w:rsidTr="59F8998B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21AAF5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F8998B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9F8998B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58504D" w:rsidRDefault="00A82A7F" w14:paraId="7144751B" wp14:textId="702921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59F8998B" w14:paraId="4C0D066B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C61DC5" w:rsidP="0058504D" w:rsidRDefault="00A82A7F" w14:paraId="667FFCF8" wp14:textId="5B7BF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9F8998B" w:rsidR="00A82A7F">
              <w:rPr>
                <w:rFonts w:ascii="Corbel" w:hAnsi="Corbel"/>
                <w:sz w:val="24"/>
                <w:szCs w:val="24"/>
              </w:rPr>
              <w:t xml:space="preserve">Przygotowanie do zajęć – </w:t>
            </w:r>
            <w:r w:rsidRPr="59F8998B" w:rsidR="000624E0">
              <w:rPr>
                <w:rFonts w:ascii="Corbel" w:hAnsi="Corbel"/>
                <w:sz w:val="24"/>
                <w:szCs w:val="24"/>
              </w:rPr>
              <w:t>2</w:t>
            </w:r>
            <w:r w:rsidRPr="59F8998B" w:rsidR="56B1C9E7">
              <w:rPr>
                <w:rFonts w:ascii="Corbel" w:hAnsi="Corbel"/>
                <w:sz w:val="24"/>
                <w:szCs w:val="24"/>
              </w:rPr>
              <w:t>2</w:t>
            </w:r>
          </w:p>
          <w:p w:rsidR="00A82A7F" w:rsidP="0058504D" w:rsidRDefault="00A82A7F" w14:paraId="3D3D4B5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- 10</w:t>
            </w:r>
          </w:p>
          <w:p w:rsidRPr="009C54AE" w:rsidR="00A82A7F" w:rsidP="0058504D" w:rsidRDefault="00A82A7F" w14:paraId="732BD56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- </w:t>
            </w:r>
            <w:r w:rsidR="000624E0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5747A" w:rsidTr="59F8998B" w14:paraId="6E790A6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8504D" w:rsidRDefault="00A82A7F" w14:paraId="23DB497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xmlns:wp14="http://schemas.microsoft.com/office/word/2010/wordml" w:rsidRPr="009C54AE" w:rsidR="0085747A" w:rsidTr="59F8998B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58504D" w:rsidRDefault="00A82A7F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52E562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7547A0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45931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66F0A3C" wp14:textId="77777777">
        <w:trPr>
          <w:trHeight w:val="397"/>
        </w:trPr>
        <w:tc>
          <w:tcPr>
            <w:tcW w:w="7513" w:type="dxa"/>
          </w:tcPr>
          <w:p w:rsidR="00A82A7F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A82A7F" w:rsidR="00A82A7F" w:rsidP="003E410A" w:rsidRDefault="00A82A7F" w14:paraId="3B112EE7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J. Stewart,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Mosty zamiast murów. Podręcznik komunikacji interpersonalnej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, Wydawnictwo Naukowe PWN, Warszawa 2014</w:t>
            </w:r>
          </w:p>
          <w:p w:rsidRPr="00A82A7F" w:rsidR="00A82A7F" w:rsidP="003E410A" w:rsidRDefault="00A82A7F" w14:paraId="5D898C0E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Petrie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. Wyd. Zysk i S-ka Poznań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82A7F" w:rsidR="00A82A7F" w:rsidP="003E410A" w:rsidRDefault="00A82A7F" w14:paraId="3CD78EE5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Pease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 Warszawa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3E410A" w:rsidR="00A82A7F" w:rsidP="003E410A" w:rsidRDefault="00A82A7F" w14:paraId="4D03EF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  <w:lang w:val="en-US"/>
              </w:rPr>
              <w:t xml:space="preserve">R. B. Adler, </w:t>
            </w:r>
            <w:proofErr w:type="spellStart"/>
            <w:r w:rsidRPr="003E410A">
              <w:rPr>
                <w:rFonts w:ascii="Corbel" w:hAnsi="Corbel"/>
                <w:sz w:val="24"/>
                <w:szCs w:val="24"/>
                <w:lang w:val="en-US"/>
              </w:rPr>
              <w:t>L.B</w:t>
            </w:r>
            <w:proofErr w:type="spellEnd"/>
            <w:r w:rsidRPr="003E410A">
              <w:rPr>
                <w:rFonts w:ascii="Corbel" w:hAnsi="Corbel"/>
                <w:sz w:val="24"/>
                <w:szCs w:val="24"/>
                <w:lang w:val="en-US"/>
              </w:rPr>
              <w:t xml:space="preserve">. Rosenfeld, R.F. </w:t>
            </w:r>
            <w:proofErr w:type="spellStart"/>
            <w:r w:rsidRPr="003E410A">
              <w:rPr>
                <w:rFonts w:ascii="Corbel" w:hAnsi="Corbel"/>
                <w:sz w:val="24"/>
                <w:szCs w:val="24"/>
                <w:lang w:val="en-US"/>
              </w:rPr>
              <w:t>Proktor</w:t>
            </w:r>
            <w:proofErr w:type="spellEnd"/>
            <w:r w:rsidRPr="003E410A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. </w:t>
            </w:r>
            <w:r w:rsidRPr="003E410A">
              <w:rPr>
                <w:rFonts w:ascii="Corbel" w:hAnsi="Corbel"/>
                <w:i/>
                <w:sz w:val="24"/>
                <w:szCs w:val="24"/>
              </w:rPr>
              <w:t>Relacje interpersonalne. Proces porozumiewania się</w:t>
            </w:r>
            <w:r w:rsidRPr="003E410A">
              <w:rPr>
                <w:rFonts w:ascii="Corbel" w:hAnsi="Corbel"/>
                <w:sz w:val="24"/>
                <w:szCs w:val="24"/>
              </w:rPr>
              <w:t xml:space="preserve">. Dom Wydawniczy </w:t>
            </w:r>
            <w:proofErr w:type="spellStart"/>
            <w:r w:rsidRPr="003E410A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Pr="003E410A">
              <w:rPr>
                <w:rFonts w:ascii="Corbel" w:hAnsi="Corbel"/>
                <w:sz w:val="24"/>
                <w:szCs w:val="24"/>
              </w:rPr>
              <w:t>. Poznań 2006.</w:t>
            </w:r>
          </w:p>
          <w:p w:rsidRPr="009C54AE" w:rsidR="00A82A7F" w:rsidP="003E410A" w:rsidRDefault="003E410A" w14:paraId="71DE77E8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A7F">
              <w:rPr>
                <w:rFonts w:ascii="Corbel" w:hAnsi="Corbel"/>
                <w:b w:val="0"/>
                <w:szCs w:val="24"/>
              </w:rPr>
              <w:t xml:space="preserve">K. Bocheńska-Włostowska. </w:t>
            </w:r>
            <w:r w:rsidRPr="00A82A7F">
              <w:rPr>
                <w:rFonts w:ascii="Corbel" w:hAnsi="Corbel"/>
                <w:b w:val="0"/>
                <w:i/>
                <w:szCs w:val="24"/>
              </w:rPr>
              <w:t>Akademia Umiejętności Interpersonalnych</w:t>
            </w:r>
            <w:r w:rsidRPr="00A82A7F">
              <w:rPr>
                <w:rFonts w:ascii="Corbel" w:hAnsi="Corbel"/>
                <w:b w:val="0"/>
                <w:szCs w:val="24"/>
              </w:rPr>
              <w:t>. Oficyna Wydawnicza Impuls. Kraków 2009.</w:t>
            </w:r>
          </w:p>
        </w:tc>
      </w:tr>
      <w:tr xmlns:wp14="http://schemas.microsoft.com/office/word/2010/wordml" w:rsidRPr="009C54AE" w:rsidR="0085747A" w:rsidTr="0071620A" w14:paraId="58223E65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A82A7F" w:rsidR="00A82A7F" w:rsidP="003E410A" w:rsidRDefault="00A82A7F" w14:paraId="644F5C8F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Wywierania wrażenia na innych,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Gdańskie wydawnictwo psychologiczne, Gdańsk 2007.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DFB9E2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DC0B1A" w:rsidP="00C16ABF" w:rsidRDefault="00DC0B1A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C0B1A" w:rsidP="00C16ABF" w:rsidRDefault="00DC0B1A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DC0B1A" w:rsidP="00C16ABF" w:rsidRDefault="00DC0B1A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C0B1A" w:rsidP="00C16ABF" w:rsidRDefault="00DC0B1A" w14:paraId="738610E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F3272"/>
    <w:multiLevelType w:val="hybridMultilevel"/>
    <w:tmpl w:val="E6DAF07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2B03F4"/>
    <w:multiLevelType w:val="hybridMultilevel"/>
    <w:tmpl w:val="8BC8E93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95E0CBC"/>
    <w:multiLevelType w:val="hybridMultilevel"/>
    <w:tmpl w:val="6A885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4E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A26"/>
    <w:rsid w:val="000D04B0"/>
    <w:rsid w:val="000D14E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3BC"/>
    <w:rsid w:val="001770C7"/>
    <w:rsid w:val="00192F37"/>
    <w:rsid w:val="001A70D2"/>
    <w:rsid w:val="001D657B"/>
    <w:rsid w:val="001D7B54"/>
    <w:rsid w:val="001E0209"/>
    <w:rsid w:val="001E1D05"/>
    <w:rsid w:val="001F2CA2"/>
    <w:rsid w:val="002144C0"/>
    <w:rsid w:val="0022477D"/>
    <w:rsid w:val="002278A9"/>
    <w:rsid w:val="002312F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13C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10A"/>
    <w:rsid w:val="003E49D5"/>
    <w:rsid w:val="003F38C0"/>
    <w:rsid w:val="00414E3C"/>
    <w:rsid w:val="0042244A"/>
    <w:rsid w:val="0042745A"/>
    <w:rsid w:val="00431D5C"/>
    <w:rsid w:val="004362C6"/>
    <w:rsid w:val="00437FA2"/>
    <w:rsid w:val="00444436"/>
    <w:rsid w:val="00445970"/>
    <w:rsid w:val="0045729E"/>
    <w:rsid w:val="00461EFC"/>
    <w:rsid w:val="004652C2"/>
    <w:rsid w:val="004706D1"/>
    <w:rsid w:val="00471326"/>
    <w:rsid w:val="0047598D"/>
    <w:rsid w:val="00483723"/>
    <w:rsid w:val="004840FD"/>
    <w:rsid w:val="00490F7D"/>
    <w:rsid w:val="00491678"/>
    <w:rsid w:val="004968E2"/>
    <w:rsid w:val="004A3EEA"/>
    <w:rsid w:val="004A4D1F"/>
    <w:rsid w:val="004D5282"/>
    <w:rsid w:val="004F057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504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28D0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1A4B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D0"/>
    <w:rsid w:val="008E5242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6DA1"/>
    <w:rsid w:val="009C1331"/>
    <w:rsid w:val="009C3E31"/>
    <w:rsid w:val="009C54AE"/>
    <w:rsid w:val="009C788E"/>
    <w:rsid w:val="009D302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A7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DF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2E2"/>
    <w:rsid w:val="00C54E3C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580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B1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2C43"/>
    <w:rsid w:val="00ED32D2"/>
    <w:rsid w:val="00EE32DE"/>
    <w:rsid w:val="00EE5457"/>
    <w:rsid w:val="00F070AB"/>
    <w:rsid w:val="00F17567"/>
    <w:rsid w:val="00F27A7B"/>
    <w:rsid w:val="00F517DC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CBF"/>
    <w:rsid w:val="00FF016A"/>
    <w:rsid w:val="00FF1401"/>
    <w:rsid w:val="00FF5E7D"/>
    <w:rsid w:val="56B1C9E7"/>
    <w:rsid w:val="59F89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DD3E"/>
  <w15:docId w15:val="{14C95B2C-73E9-4973-AC6B-6DBEA61F0DE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9D617B-4844-42B9-B3A6-126A409356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CE3E69-7728-4BDD-A1CA-844575FC2E3E}"/>
</file>

<file path=customXml/itemProps3.xml><?xml version="1.0" encoding="utf-8"?>
<ds:datastoreItem xmlns:ds="http://schemas.openxmlformats.org/officeDocument/2006/customXml" ds:itemID="{4E0DBCB3-1671-463A-8DC4-7213A0D09E1D}"/>
</file>

<file path=customXml/itemProps4.xml><?xml version="1.0" encoding="utf-8"?>
<ds:datastoreItem xmlns:ds="http://schemas.openxmlformats.org/officeDocument/2006/customXml" ds:itemID="{C9D3A31C-C4D3-4AC6-A98C-24C606C5677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14</cp:revision>
  <cp:lastPrinted>2019-02-06T12:12:00Z</cp:lastPrinted>
  <dcterms:created xsi:type="dcterms:W3CDTF">2019-11-28T11:02:00Z</dcterms:created>
  <dcterms:modified xsi:type="dcterms:W3CDTF">2026-03-13T01:27:13Z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